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>
            <w:r>
              <w:t>Приложение 10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8E2" w:rsidRPr="00AB3184" w:rsidRDefault="00B968E2" w:rsidP="00B968E2">
            <w:r>
              <w:t xml:space="preserve">от </w:t>
            </w:r>
            <w:r w:rsidR="00AB3184">
              <w:t xml:space="preserve">28.03.2019 </w:t>
            </w:r>
            <w:r>
              <w:t>№</w:t>
            </w:r>
            <w:r w:rsidR="00AB3184">
              <w:t xml:space="preserve"> 48-351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</w:tr>
      <w:tr w:rsidR="00B968E2" w:rsidTr="00B968E2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тыс. руб.</w:t>
            </w:r>
          </w:p>
        </w:tc>
      </w:tr>
      <w:tr w:rsidR="00B968E2" w:rsidTr="00B968E2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2021 год</w:t>
            </w:r>
          </w:p>
        </w:tc>
      </w:tr>
      <w:tr w:rsidR="00B968E2" w:rsidTr="00B968E2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8E2" w:rsidRDefault="00B968E2" w:rsidP="00C2223B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/>
        </w:tc>
      </w:tr>
    </w:tbl>
    <w:p w:rsidR="00B968E2" w:rsidRPr="00B968E2" w:rsidRDefault="00B968E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968E2" w:rsidTr="00B968E2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8E2" w:rsidRDefault="00B968E2" w:rsidP="00C2223B">
            <w:pPr>
              <w:jc w:val="center"/>
            </w:pPr>
            <w:r>
              <w:t>5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68E2" w:rsidRDefault="00B968E2" w:rsidP="00C2223B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310 263,3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157 000,0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2 557 000,0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2 660 000,0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2 557 000,0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2 660 000,0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-2 660 000,0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-2 660 000,0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B968E2" w:rsidRDefault="00B968E2" w:rsidP="00C2223B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-900 000,0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968E2" w:rsidRDefault="00B968E2" w:rsidP="00C2223B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968E2" w:rsidRDefault="00B968E2" w:rsidP="00C2223B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153 263,3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68E2" w:rsidRDefault="00B968E2" w:rsidP="00C2223B">
            <w:pPr>
              <w:jc w:val="right"/>
            </w:pPr>
            <w:r>
              <w:t> </w:t>
            </w:r>
          </w:p>
        </w:tc>
      </w:tr>
      <w:tr w:rsidR="00B968E2" w:rsidTr="00B968E2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</w:tr>
      <w:tr w:rsidR="00B968E2" w:rsidTr="00B968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E2" w:rsidRDefault="00B968E2" w:rsidP="00C2223B"/>
        </w:tc>
      </w:tr>
    </w:tbl>
    <w:p w:rsidR="00B968E2" w:rsidRPr="00E960DA" w:rsidRDefault="00B968E2" w:rsidP="00B968E2"/>
    <w:p w:rsidR="00E2598B" w:rsidRPr="00B968E2" w:rsidRDefault="00E2598B" w:rsidP="00B968E2"/>
    <w:sectPr w:rsidR="00E2598B" w:rsidRPr="00B968E2" w:rsidSect="00B968E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CEF" w:rsidRDefault="00483CEF" w:rsidP="00B968E2">
      <w:r>
        <w:separator/>
      </w:r>
    </w:p>
  </w:endnote>
  <w:endnote w:type="continuationSeparator" w:id="1">
    <w:p w:rsidR="00483CEF" w:rsidRDefault="00483CEF" w:rsidP="00B96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CEF" w:rsidRDefault="00483CEF" w:rsidP="00B968E2">
      <w:r>
        <w:separator/>
      </w:r>
    </w:p>
  </w:footnote>
  <w:footnote w:type="continuationSeparator" w:id="1">
    <w:p w:rsidR="00483CEF" w:rsidRDefault="00483CEF" w:rsidP="00B96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8E2" w:rsidRDefault="0096466F" w:rsidP="00717AA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68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968E2" w:rsidRDefault="00B968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8E2" w:rsidRDefault="0096466F" w:rsidP="00717AA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68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3184">
      <w:rPr>
        <w:rStyle w:val="a7"/>
        <w:noProof/>
      </w:rPr>
      <w:t>2</w:t>
    </w:r>
    <w:r>
      <w:rPr>
        <w:rStyle w:val="a7"/>
      </w:rPr>
      <w:fldChar w:fldCharType="end"/>
    </w:r>
  </w:p>
  <w:p w:rsidR="00B968E2" w:rsidRDefault="00B968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968E2"/>
    <w:rsid w:val="00140058"/>
    <w:rsid w:val="002C3F39"/>
    <w:rsid w:val="003A1B83"/>
    <w:rsid w:val="00451C6F"/>
    <w:rsid w:val="00483CEF"/>
    <w:rsid w:val="006808C6"/>
    <w:rsid w:val="007671C4"/>
    <w:rsid w:val="0096466F"/>
    <w:rsid w:val="00A24CAF"/>
    <w:rsid w:val="00AB3184"/>
    <w:rsid w:val="00B912FD"/>
    <w:rsid w:val="00B968E2"/>
    <w:rsid w:val="00D71CF9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68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68E2"/>
  </w:style>
  <w:style w:type="paragraph" w:styleId="a5">
    <w:name w:val="footer"/>
    <w:basedOn w:val="a"/>
    <w:link w:val="a6"/>
    <w:uiPriority w:val="99"/>
    <w:semiHidden/>
    <w:unhideWhenUsed/>
    <w:rsid w:val="00B968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68E2"/>
  </w:style>
  <w:style w:type="character" w:styleId="a7">
    <w:name w:val="page number"/>
    <w:basedOn w:val="a0"/>
    <w:uiPriority w:val="99"/>
    <w:semiHidden/>
    <w:unhideWhenUsed/>
    <w:rsid w:val="00B968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3</cp:revision>
  <dcterms:created xsi:type="dcterms:W3CDTF">2019-03-21T09:06:00Z</dcterms:created>
  <dcterms:modified xsi:type="dcterms:W3CDTF">2019-03-28T10:12:00Z</dcterms:modified>
</cp:coreProperties>
</file>